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180" w14:textId="77777777" w:rsidR="00792B84" w:rsidRDefault="00792B84" w:rsidP="00792B84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John BYRNANT</w:t>
      </w:r>
      <w:r>
        <w:rPr>
          <w:rFonts w:cs="Times New Roman"/>
        </w:rPr>
        <w:t xml:space="preserve">          </w:t>
      </w:r>
      <w:r w:rsidRPr="00FD1E72">
        <w:rPr>
          <w:rFonts w:cs="Times New Roman"/>
        </w:rPr>
        <w:t>(fl.1415)</w:t>
      </w:r>
    </w:p>
    <w:p w14:paraId="2AB97664" w14:textId="77777777" w:rsidR="00792B84" w:rsidRPr="00FD1E72" w:rsidRDefault="00792B84" w:rsidP="00792B84">
      <w:pPr>
        <w:pStyle w:val="NoSpacing"/>
        <w:rPr>
          <w:rFonts w:cs="Times New Roman"/>
        </w:rPr>
      </w:pPr>
      <w:r>
        <w:rPr>
          <w:rFonts w:cs="Times New Roman"/>
        </w:rPr>
        <w:t>of Knaresborough.</w:t>
      </w:r>
    </w:p>
    <w:p w14:paraId="27FF9A78" w14:textId="77777777" w:rsidR="00792B84" w:rsidRPr="00FD1E72" w:rsidRDefault="00792B84" w:rsidP="00792B84">
      <w:pPr>
        <w:pStyle w:val="NoSpacing"/>
        <w:rPr>
          <w:rFonts w:cs="Times New Roman"/>
        </w:rPr>
      </w:pPr>
    </w:p>
    <w:p w14:paraId="13D5B3A8" w14:textId="77777777" w:rsidR="00792B84" w:rsidRDefault="00792B84" w:rsidP="00792B84">
      <w:pPr>
        <w:pStyle w:val="NoSpacing"/>
        <w:rPr>
          <w:rFonts w:cs="Times New Roman"/>
        </w:rPr>
      </w:pPr>
    </w:p>
    <w:p w14:paraId="7F68B147" w14:textId="77777777" w:rsidR="0065206E" w:rsidRDefault="0065206E" w:rsidP="0065206E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6E65F557" w14:textId="77777777" w:rsidR="0065206E" w:rsidRDefault="0065206E" w:rsidP="0065206E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5881F0E2" w14:textId="77777777" w:rsidR="0065206E" w:rsidRDefault="0065206E" w:rsidP="0065206E">
      <w:pPr>
        <w:pStyle w:val="NoSpacing"/>
      </w:pPr>
      <w:r>
        <w:tab/>
      </w:r>
      <w:r>
        <w:tab/>
        <w:t>and possessions and from others both great and small in the West Riding of</w:t>
      </w:r>
    </w:p>
    <w:p w14:paraId="0C02E5B2" w14:textId="77777777" w:rsidR="0065206E" w:rsidRDefault="0065206E" w:rsidP="0065206E">
      <w:pPr>
        <w:pStyle w:val="NoSpacing"/>
      </w:pPr>
      <w:r>
        <w:tab/>
      </w:r>
      <w:r>
        <w:tab/>
        <w:t>Yorkshire, except York, the taxes of two whole fifteenths and tenths.</w:t>
      </w:r>
    </w:p>
    <w:p w14:paraId="428EE80A" w14:textId="5458DA04" w:rsidR="0065206E" w:rsidRPr="0065206E" w:rsidRDefault="0065206E" w:rsidP="00792B84">
      <w:pPr>
        <w:pStyle w:val="NoSpacing"/>
      </w:pPr>
      <w:r>
        <w:tab/>
      </w:r>
      <w:r>
        <w:tab/>
        <w:t>(C.F.R. 1413-22 p.87)</w:t>
      </w:r>
    </w:p>
    <w:p w14:paraId="0859E124" w14:textId="77777777" w:rsidR="00792B84" w:rsidRPr="00FD1E72" w:rsidRDefault="00792B84" w:rsidP="00792B84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the West Riding of</w:t>
      </w:r>
    </w:p>
    <w:p w14:paraId="7B1EE2E3" w14:textId="77777777" w:rsidR="00792B84" w:rsidRPr="00FD1E72" w:rsidRDefault="00792B84" w:rsidP="00792B84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</w:r>
      <w:r>
        <w:rPr>
          <w:rFonts w:cs="Times New Roman"/>
        </w:rPr>
        <w:t xml:space="preserve">Yorkshire, except York, </w:t>
      </w:r>
      <w:r w:rsidRPr="00FD1E72">
        <w:rPr>
          <w:rFonts w:cs="Times New Roman"/>
        </w:rPr>
        <w:t xml:space="preserve">the taxes of two fifteenths and two tenths granted to </w:t>
      </w:r>
    </w:p>
    <w:p w14:paraId="6AF3233C" w14:textId="77777777" w:rsidR="00792B84" w:rsidRPr="00FD1E72" w:rsidRDefault="00792B84" w:rsidP="00792B84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0C9BAFE8" w14:textId="77777777" w:rsidR="00792B84" w:rsidRDefault="00792B84" w:rsidP="00792B84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4BB81B8A" w14:textId="77777777" w:rsidR="00792B84" w:rsidRDefault="00792B84" w:rsidP="00792B84">
      <w:pPr>
        <w:pStyle w:val="NoSpacing"/>
        <w:rPr>
          <w:rFonts w:cs="Times New Roman"/>
        </w:rPr>
      </w:pPr>
    </w:p>
    <w:p w14:paraId="7105692D" w14:textId="77777777" w:rsidR="00792B84" w:rsidRDefault="00792B84" w:rsidP="00792B84">
      <w:pPr>
        <w:pStyle w:val="NoSpacing"/>
        <w:rPr>
          <w:rFonts w:cs="Times New Roman"/>
        </w:rPr>
      </w:pPr>
    </w:p>
    <w:p w14:paraId="77A0E0B3" w14:textId="77777777" w:rsidR="00792B84" w:rsidRDefault="00792B84" w:rsidP="00792B84">
      <w:pPr>
        <w:pStyle w:val="NoSpacing"/>
        <w:rPr>
          <w:rFonts w:cs="Times New Roman"/>
        </w:rPr>
      </w:pPr>
      <w:r>
        <w:rPr>
          <w:rFonts w:cs="Times New Roman"/>
        </w:rPr>
        <w:t>10 June 2025</w:t>
      </w:r>
    </w:p>
    <w:p w14:paraId="69C45D42" w14:textId="3B1712B8" w:rsidR="0065206E" w:rsidRDefault="0065206E" w:rsidP="00792B84">
      <w:pPr>
        <w:pStyle w:val="NoSpacing"/>
        <w:rPr>
          <w:rFonts w:cs="Times New Roman"/>
        </w:rPr>
      </w:pPr>
      <w:r>
        <w:rPr>
          <w:rFonts w:cs="Times New Roman"/>
        </w:rPr>
        <w:t>22 September 2025</w:t>
      </w:r>
    </w:p>
    <w:p w14:paraId="3D6291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F011E" w14:textId="77777777" w:rsidR="0056265E" w:rsidRDefault="0056265E" w:rsidP="009139A6">
      <w:r>
        <w:separator/>
      </w:r>
    </w:p>
  </w:endnote>
  <w:endnote w:type="continuationSeparator" w:id="0">
    <w:p w14:paraId="15F4881B" w14:textId="77777777" w:rsidR="0056265E" w:rsidRDefault="005626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26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4B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CB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A980" w14:textId="77777777" w:rsidR="0056265E" w:rsidRDefault="0056265E" w:rsidP="009139A6">
      <w:r>
        <w:separator/>
      </w:r>
    </w:p>
  </w:footnote>
  <w:footnote w:type="continuationSeparator" w:id="0">
    <w:p w14:paraId="603C14CF" w14:textId="77777777" w:rsidR="0056265E" w:rsidRDefault="005626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D5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3EB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6E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84"/>
    <w:rsid w:val="000666E0"/>
    <w:rsid w:val="000A2E7A"/>
    <w:rsid w:val="001307AC"/>
    <w:rsid w:val="00190DFA"/>
    <w:rsid w:val="002510B7"/>
    <w:rsid w:val="00270799"/>
    <w:rsid w:val="002737D5"/>
    <w:rsid w:val="00357E4A"/>
    <w:rsid w:val="0056265E"/>
    <w:rsid w:val="005C130B"/>
    <w:rsid w:val="0065206E"/>
    <w:rsid w:val="00792B84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505B"/>
    <w:rsid w:val="00BA00AB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CBD80"/>
  <w15:chartTrackingRefBased/>
  <w15:docId w15:val="{93D2E168-20C7-4C32-A10A-9994F2EF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2025-06-10T14:35:00Z</dcterms:created>
  <dcterms:modified xsi:type="dcterms:W3CDTF">2025-09-22T08:00:00Z</dcterms:modified>
</cp:coreProperties>
</file>